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การรับแจ้งการย้ายออกจากทะเบียนบ้านกลาง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1C1489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การรับแจ้งการย้ายออกจากทะเบียนบ้านกลาง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BB357A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ระเบียบสำนักทะเบียนกลางว่าด้วยการจัดทำทะเบียนราษฎรพ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,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การรับแจ้งการย้ายออกจากทะเบียนบ้านกลางเทศบาลตำบลทรายขาวกฤษณ์สำเนาคู่มือประชาชน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25/07/2015 05:06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039 421 466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website : www.Tbsi.go.th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แห่งท้องที่ที่ผู้ขอย้ายมีชื่อในทะเบียนบ้านกลาง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BB357A" w:rsidRDefault="00BB357A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1.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ผู้แจ้งได้แก่</w:t>
      </w:r>
      <w:r w:rsidRPr="000C2AAC">
        <w:rPr>
          <w:rFonts w:asciiTheme="minorBidi" w:hAnsiTheme="minorBidi"/>
          <w:noProof/>
          <w:sz w:val="32"/>
          <w:szCs w:val="32"/>
        </w:rPr>
        <w:br/>
        <w:t>(1)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ผู้ขอย้ายซึ่งมีชื่ออยู่ในทะเบียนบ้านกลางของสำนักทะเบียน</w:t>
      </w:r>
      <w:r w:rsidRPr="000C2AAC">
        <w:rPr>
          <w:rFonts w:asciiTheme="minorBidi" w:hAnsiTheme="minorBidi"/>
          <w:noProof/>
          <w:sz w:val="32"/>
          <w:szCs w:val="32"/>
        </w:rPr>
        <w:br/>
        <w:t>(2)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บิดาหรือมารดาหรือผู้ปกครอง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กรณีผู้มีชื่อในทะเบียนบ้านกลางเป็นผู้เยาว์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>(3)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ผู้ที่ได้รับมอบหมาย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ผู้มีชื่อในทะเบียนบ้านกลางมีเหตุจำเป็นไม่สามารถแจ้งการย้ายออกได้ด้วยตนเองเนื่องจากเป็นเป็นคนพิการทางกายจนเดินไม่ได้หรือเป็นผู้เจ็บป่วยทุพลภาพหรือกรณีจำเป็นอื่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ระเบียบหรือโดยอำพรางหรือโดยมีรายการข้อความผิดจากความเป็นจริงให้นายทะเบียนดำเนินการตรวจสอบข้อเท็จจริงสอบสวนพยานบุคคลพยานแวดล้อมและพิจารณาให้แล้วเสร็จภายใน </w:t>
      </w:r>
      <w:r w:rsidRPr="000C2AAC">
        <w:rPr>
          <w:rFonts w:asciiTheme="minorBidi" w:hAnsiTheme="minorBidi"/>
          <w:noProof/>
          <w:sz w:val="32"/>
          <w:szCs w:val="32"/>
        </w:rPr>
        <w:t>60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ข้อกฎหมายหรือการตรวจสอบเอกสารสำคัญต้องดำเนินการหารือมายังสำนักทะเบียนกลางให้ดำเนินการให้แล้วเสร็จ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90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ทั้งนี้การหารือต้องส่งให้สำนักทะเบียนกลางภายใน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วันนับแต่วันที่รับเรื่อง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โดยส่งผ่านสำนักทะเบียนจังหวัดเพื่อส่งให้สำนักทะเบียนกลางเพื่อตอบข้อหารือดังกล่าวต่อไป</w:t>
      </w: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เจ้าหน้าที่รับเรื่องคำขอและตรวจสอบหลักฐานการยื่นประกอบพิจารณาในเบื้องต้น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ตรวจสอบหลักฐานพยานบุคคลและพยานแวดล้อมพร้อมเสนอความเห็นให้นายทะเบียนพิจารณา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นายทะเบียนพิจารณารับแจ้ง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ไม่รับแจ้งและแจ้งผลการพิจารณา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ของผู้แจ้ง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ของผู้ย้ายซึ่งมีชื่ออยู่ในทะเบียนบ้านกลาง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บัตรประจำตัวประชาชนของผู้ได้รับมอบหมาย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พร้อมหนังสือมอบหมายกรณีที่มีการมอบให้แจ้งแทน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บัตรประจำตัวของเจ้าบ้าน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ที่ยินยอมให้ย้ายเข้าทะเบียนบ้านท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. 14)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ทะเบียนบ้านฉบับเจ้าบ้านท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14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ที่จะแจ้งย้ายเข้า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BB357A" w:rsidRDefault="00BB357A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BB357A" w:rsidRPr="000C2AAC" w:rsidRDefault="00BB357A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BB357A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039 421 466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สำนักบริหารการทะเบียนกรมการปกครองถ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ลำลูกกาคลอง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9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ลำลูกกาจ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ปทุมธานีโทร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1548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หรือ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www.bora.dopa.go.th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06/08/2558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69D1" w:rsidRDefault="000869D1" w:rsidP="00C81DB8">
      <w:pPr>
        <w:spacing w:after="0" w:line="240" w:lineRule="auto"/>
      </w:pPr>
      <w:r>
        <w:separator/>
      </w:r>
    </w:p>
  </w:endnote>
  <w:endnote w:type="continuationSeparator" w:id="1">
    <w:p w:rsidR="000869D1" w:rsidRDefault="000869D1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69D1" w:rsidRDefault="000869D1" w:rsidP="00C81DB8">
      <w:pPr>
        <w:spacing w:after="0" w:line="240" w:lineRule="auto"/>
      </w:pPr>
      <w:r>
        <w:separator/>
      </w:r>
    </w:p>
  </w:footnote>
  <w:footnote w:type="continuationSeparator" w:id="1">
    <w:p w:rsidR="000869D1" w:rsidRDefault="000869D1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1C1489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263162">
          <w:rPr>
            <w:noProof/>
          </w:rPr>
          <w:t>4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26316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869D1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C1489"/>
    <w:rsid w:val="001E05C0"/>
    <w:rsid w:val="00201E94"/>
    <w:rsid w:val="00210AAF"/>
    <w:rsid w:val="00216FA4"/>
    <w:rsid w:val="002440E7"/>
    <w:rsid w:val="00261D40"/>
    <w:rsid w:val="00263162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B357A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650</TotalTime>
  <Pages>4</Pages>
  <Words>694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84</cp:revision>
  <cp:lastPrinted>2015-08-06T06:02:00Z</cp:lastPrinted>
  <dcterms:created xsi:type="dcterms:W3CDTF">2015-04-23T03:41:00Z</dcterms:created>
  <dcterms:modified xsi:type="dcterms:W3CDTF">2015-08-06T06:02:00Z</dcterms:modified>
</cp:coreProperties>
</file>